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68B350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Patrick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St.OWEYNE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(fl.1400)</w:t>
      </w:r>
    </w:p>
    <w:p w14:paraId="5CB3DEB9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74572A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40DF0B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May1400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joint </w:t>
      </w:r>
      <w:proofErr w:type="spellStart"/>
      <w:r>
        <w:rPr>
          <w:rFonts w:ascii="Times New Roman" w:hAnsi="Times New Roman" w:cs="Times New Roman"/>
          <w:sz w:val="24"/>
          <w:szCs w:val="24"/>
        </w:rPr>
        <w:t>mainpernor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Bristowe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monk, when he </w:t>
      </w:r>
      <w:proofErr w:type="gramStart"/>
      <w:r>
        <w:rPr>
          <w:rFonts w:ascii="Times New Roman" w:hAnsi="Times New Roman" w:cs="Times New Roman"/>
          <w:sz w:val="24"/>
          <w:szCs w:val="24"/>
        </w:rPr>
        <w:t>was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B97B59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given the keeping of the alien priory of Wilmington, Sussex.</w:t>
      </w:r>
    </w:p>
    <w:p w14:paraId="4EBDAA59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1499-1405 p.58)</w:t>
      </w:r>
    </w:p>
    <w:p w14:paraId="5D3CE7D4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96A582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581883" w14:textId="77777777" w:rsidR="00975693" w:rsidRDefault="00975693" w:rsidP="0097569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2021</w:t>
      </w:r>
    </w:p>
    <w:p w14:paraId="3C457E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83357" w14:textId="77777777" w:rsidR="00975693" w:rsidRDefault="00975693" w:rsidP="009139A6">
      <w:r>
        <w:separator/>
      </w:r>
    </w:p>
  </w:endnote>
  <w:endnote w:type="continuationSeparator" w:id="0">
    <w:p w14:paraId="7BC883FB" w14:textId="77777777" w:rsidR="00975693" w:rsidRDefault="009756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DC7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9A43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C55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1373C8" w14:textId="77777777" w:rsidR="00975693" w:rsidRDefault="00975693" w:rsidP="009139A6">
      <w:r>
        <w:separator/>
      </w:r>
    </w:p>
  </w:footnote>
  <w:footnote w:type="continuationSeparator" w:id="0">
    <w:p w14:paraId="252918C5" w14:textId="77777777" w:rsidR="00975693" w:rsidRDefault="009756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E0F5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CE6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9378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693"/>
    <w:rsid w:val="000666E0"/>
    <w:rsid w:val="002510B7"/>
    <w:rsid w:val="005C130B"/>
    <w:rsid w:val="00826F5C"/>
    <w:rsid w:val="009139A6"/>
    <w:rsid w:val="009448BB"/>
    <w:rsid w:val="00975693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05567"/>
  <w15:chartTrackingRefBased/>
  <w15:docId w15:val="{CF999560-B9E5-483C-9216-F5A41021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2021-04-15T20:57:00Z</dcterms:created>
  <dcterms:modified xsi:type="dcterms:W3CDTF">2021-04-15T20:57:00Z</dcterms:modified>
</cp:coreProperties>
</file>